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EDA" w:rsidRDefault="00A16EDA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TURGUTALP  İLKÖĞRETİM OKULU</w:t>
      </w:r>
    </w:p>
    <w:p w:rsidR="00A16EDA" w:rsidRDefault="00A16EDA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3.sınıflar   Matematik Dersi II:dönem I. Yazılı sınav</w:t>
      </w:r>
    </w:p>
    <w:tbl>
      <w:tblPr>
        <w:tblpPr w:leftFromText="141" w:rightFromText="141" w:vertAnchor="page" w:horzAnchor="margin" w:tblpY="24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A16EDA" w:rsidRPr="003C37C9" w:rsidTr="003C37C9"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>MEYVENİN ADI</w:t>
            </w:r>
          </w:p>
        </w:tc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 xml:space="preserve"> KG</w:t>
            </w:r>
          </w:p>
        </w:tc>
      </w:tr>
      <w:tr w:rsidR="00A16EDA" w:rsidRPr="003C37C9" w:rsidTr="003C37C9"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>ELMA</w:t>
            </w:r>
          </w:p>
        </w:tc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>70</w:t>
            </w:r>
          </w:p>
        </w:tc>
      </w:tr>
      <w:tr w:rsidR="00A16EDA" w:rsidRPr="003C37C9" w:rsidTr="003C37C9"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>PORTAKAL</w:t>
            </w:r>
          </w:p>
        </w:tc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>132</w:t>
            </w:r>
          </w:p>
        </w:tc>
      </w:tr>
      <w:tr w:rsidR="00A16EDA" w:rsidRPr="003C37C9" w:rsidTr="003C37C9"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>MUZ</w:t>
            </w:r>
          </w:p>
        </w:tc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>120</w:t>
            </w:r>
          </w:p>
        </w:tc>
      </w:tr>
      <w:tr w:rsidR="00A16EDA" w:rsidRPr="003C37C9" w:rsidTr="003C37C9"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>MANDALİNA</w:t>
            </w:r>
          </w:p>
        </w:tc>
        <w:tc>
          <w:tcPr>
            <w:tcW w:w="4606" w:type="dxa"/>
          </w:tcPr>
          <w:p w:rsidR="00A16EDA" w:rsidRPr="003C37C9" w:rsidRDefault="00A16EDA" w:rsidP="003C37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3C37C9">
              <w:rPr>
                <w:rFonts w:ascii="Comic Sans MS" w:hAnsi="Comic Sans MS"/>
                <w:sz w:val="24"/>
                <w:szCs w:val="24"/>
              </w:rPr>
              <w:t>216</w:t>
            </w:r>
          </w:p>
        </w:tc>
      </w:tr>
    </w:tbl>
    <w:p w:rsidR="00A16EDA" w:rsidRPr="00085648" w:rsidRDefault="00A16EDA">
      <w:pPr>
        <w:rPr>
          <w:rFonts w:ascii="Comic Sans MS" w:hAnsi="Comic Sans MS"/>
          <w:i/>
          <w:sz w:val="16"/>
          <w:szCs w:val="16"/>
        </w:rPr>
      </w:pPr>
      <w:r w:rsidRPr="00085648">
        <w:rPr>
          <w:rFonts w:ascii="Comic Sans MS" w:hAnsi="Comic Sans MS"/>
          <w:i/>
          <w:sz w:val="16"/>
          <w:szCs w:val="16"/>
        </w:rPr>
        <w:t>ADI- SOYADI:</w:t>
      </w:r>
      <w:r w:rsidRPr="007239E9">
        <w:rPr>
          <w:rFonts w:ascii="Verdana" w:hAnsi="Verdana"/>
          <w:color w:val="000000"/>
          <w:sz w:val="15"/>
          <w:szCs w:val="15"/>
          <w:lang w:eastAsia="tr-TR"/>
        </w:rPr>
        <w:t xml:space="preserve"> </w:t>
      </w:r>
      <w:hyperlink r:id="rId5" w:history="1">
        <w:r>
          <w:rPr>
            <w:rStyle w:val="Hyperlink"/>
            <w:rFonts w:ascii="Verdana" w:hAnsi="Verdana"/>
            <w:sz w:val="15"/>
            <w:szCs w:val="15"/>
            <w:lang w:eastAsia="tr-TR"/>
          </w:rPr>
          <w:t>www.sorubak.com</w:t>
        </w:r>
      </w:hyperlink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  <w:r w:rsidRPr="008616B4">
        <w:rPr>
          <w:rFonts w:ascii="Comic Sans MS" w:hAnsi="Comic Sans MS"/>
          <w:i/>
          <w:sz w:val="24"/>
          <w:szCs w:val="24"/>
        </w:rPr>
        <w:t>Yukarıdaki tabloda bir manavda satılan meyvelerin miktarı gösterilmiştir. 1,2, ve 3.  Soruları  tabloya göre cevaplayınız.</w:t>
      </w:r>
    </w:p>
    <w:p w:rsidR="00A16EDA" w:rsidRPr="008616B4" w:rsidRDefault="00A16EDA" w:rsidP="008616B4">
      <w:pPr>
        <w:pStyle w:val="ListParagraph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bookmarkStart w:id="0" w:name="_GoBack"/>
      <w:bookmarkEnd w:id="0"/>
      <w:r w:rsidRPr="008616B4">
        <w:rPr>
          <w:rFonts w:ascii="Comic Sans MS" w:hAnsi="Comic Sans MS"/>
          <w:i/>
          <w:sz w:val="24"/>
          <w:szCs w:val="24"/>
        </w:rPr>
        <w:t>Elmaların  1/5 i     3  TL    den , 2/10 u     4 TL   satılmıştır. Geriye kalan  elmaların   kilosu 2 TL den  satılmıştır. Bu satıştan  kaç TL  elde edilmiştir?</w:t>
      </w: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  <w:r w:rsidRPr="008616B4">
        <w:rPr>
          <w:rFonts w:ascii="Comic Sans MS" w:hAnsi="Comic Sans MS"/>
          <w:i/>
          <w:sz w:val="24"/>
          <w:szCs w:val="24"/>
        </w:rPr>
        <w:t>2-  Portakalların  5/6 sı   2 TL den , muzların  3/8  i  3 TL den  satılmıştır. Bu satıştan kaç TL elde edilmiştir?</w:t>
      </w: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  <w:r w:rsidRPr="008616B4">
        <w:rPr>
          <w:rFonts w:ascii="Comic Sans MS" w:hAnsi="Comic Sans MS"/>
          <w:i/>
          <w:sz w:val="24"/>
          <w:szCs w:val="24"/>
        </w:rPr>
        <w:t>3-Mandalinaların  5/9 u, elmaların  3/5 i , portakalların  1/6 sı   toplam kaç kg  gelir?</w:t>
      </w:r>
    </w:p>
    <w:p w:rsidR="00A16EDA" w:rsidRPr="008616B4" w:rsidRDefault="00A16EDA" w:rsidP="00B85ABB">
      <w:pPr>
        <w:rPr>
          <w:rFonts w:ascii="Comic Sans MS" w:hAnsi="Comic Sans MS"/>
          <w:i/>
          <w:sz w:val="24"/>
          <w:szCs w:val="24"/>
          <w:lang w:eastAsia="tr-TR"/>
        </w:rPr>
      </w:pPr>
      <w:r w:rsidRPr="008616B4">
        <w:rPr>
          <w:rFonts w:ascii="Comic Sans MS" w:hAnsi="Comic Sans MS"/>
          <w:i/>
          <w:sz w:val="24"/>
          <w:szCs w:val="24"/>
        </w:rPr>
        <w:t>4-</w:t>
      </w:r>
      <w:r w:rsidRPr="008616B4">
        <w:rPr>
          <w:rFonts w:ascii="Comic Sans MS" w:hAnsi="Comic Sans MS"/>
          <w:i/>
          <w:sz w:val="24"/>
          <w:szCs w:val="24"/>
          <w:lang w:eastAsia="tr-TR"/>
        </w:rPr>
        <w:t>. Bir terzinin 4 m kumaşı vardı. 1 m 85 cm’si ile elbise dikti. Terzinin ne kadar kumaşı kalmıştır?</w:t>
      </w: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  <w:r w:rsidRPr="008616B4">
        <w:rPr>
          <w:rFonts w:ascii="Comic Sans MS" w:hAnsi="Comic Sans MS"/>
          <w:i/>
          <w:sz w:val="24"/>
          <w:szCs w:val="24"/>
        </w:rPr>
        <w:t>5-Bir öğrenci saat 15.35 te ders çalışmaya başlıyor. Saat 17.15 te   d</w:t>
      </w:r>
      <w:r>
        <w:rPr>
          <w:rFonts w:ascii="Comic Sans MS" w:hAnsi="Comic Sans MS"/>
          <w:i/>
          <w:sz w:val="24"/>
          <w:szCs w:val="24"/>
        </w:rPr>
        <w:t xml:space="preserve">ers çalışmaya bırakıyor.Ne kadar süre </w:t>
      </w:r>
      <w:r w:rsidRPr="008616B4">
        <w:rPr>
          <w:rFonts w:ascii="Comic Sans MS" w:hAnsi="Comic Sans MS"/>
          <w:i/>
          <w:sz w:val="24"/>
          <w:szCs w:val="24"/>
        </w:rPr>
        <w:t xml:space="preserve"> ders çalışmış olur?</w:t>
      </w: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  <w:r w:rsidRPr="008616B4">
        <w:rPr>
          <w:rFonts w:ascii="Comic Sans MS" w:hAnsi="Comic Sans MS"/>
          <w:i/>
          <w:sz w:val="24"/>
          <w:szCs w:val="24"/>
        </w:rPr>
        <w:t>6- Bir  otobüs  saat  9.50 de  Manisa’ ya varıyor.Akrep ve yelkovanını  saat  üzerinde    çizip gösteriniz?</w:t>
      </w:r>
    </w:p>
    <w:p w:rsidR="00A16EDA" w:rsidRPr="008616B4" w:rsidRDefault="00A16EDA">
      <w:pPr>
        <w:rPr>
          <w:rFonts w:ascii="Comic Sans MS" w:hAnsi="Comic Sans MS"/>
          <w:i/>
          <w:sz w:val="24"/>
          <w:szCs w:val="24"/>
        </w:rPr>
      </w:pPr>
    </w:p>
    <w:p w:rsidR="00A16EDA" w:rsidRPr="00D97CEF" w:rsidRDefault="00A16EDA" w:rsidP="00064217">
      <w:pPr>
        <w:rPr>
          <w:rFonts w:ascii="Comic Sans MS" w:hAnsi="Comic Sans MS"/>
          <w:i/>
          <w:sz w:val="24"/>
          <w:szCs w:val="24"/>
          <w:lang w:eastAsia="tr-TR"/>
        </w:rPr>
      </w:pPr>
      <w:r w:rsidRPr="00D97CEF">
        <w:rPr>
          <w:rFonts w:ascii="Comic Sans MS" w:hAnsi="Comic Sans MS"/>
          <w:i/>
          <w:sz w:val="24"/>
          <w:szCs w:val="24"/>
        </w:rPr>
        <w:t>7-</w:t>
      </w:r>
      <w:r w:rsidRPr="00D97CEF">
        <w:rPr>
          <w:rFonts w:ascii="Comic Sans MS" w:hAnsi="Comic Sans MS"/>
          <w:i/>
          <w:sz w:val="24"/>
          <w:szCs w:val="24"/>
          <w:lang w:eastAsia="tr-TR"/>
        </w:rPr>
        <w:t>60 kişilik sınıfın</w:t>
      </w:r>
      <w:r w:rsidRPr="00D97CEF">
        <w:rPr>
          <w:rFonts w:ascii="Comic Sans MS" w:eastAsia="Times New Roman" w:hAnsi="Comic Sans MS"/>
          <w:i/>
          <w:position w:val="-24"/>
          <w:sz w:val="24"/>
          <w:szCs w:val="24"/>
          <w:lang w:eastAsia="tr-T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0.75pt" o:ole="">
            <v:imagedata r:id="rId6" o:title=""/>
          </v:shape>
          <o:OLEObject Type="Embed" ProgID="Equation.3" ShapeID="_x0000_i1025" DrawAspect="Content" ObjectID="_1393954837" r:id="rId7"/>
        </w:object>
      </w:r>
      <w:r w:rsidRPr="00D97CEF">
        <w:rPr>
          <w:rFonts w:ascii="Comic Sans MS" w:hAnsi="Comic Sans MS"/>
          <w:i/>
          <w:sz w:val="24"/>
          <w:szCs w:val="24"/>
          <w:lang w:eastAsia="tr-TR"/>
        </w:rPr>
        <w:t xml:space="preserve"> ‘ si kızdır. Erkek  öğrenciler kaç kişidir?</w:t>
      </w:r>
    </w:p>
    <w:p w:rsidR="00A16EDA" w:rsidRPr="00064217" w:rsidRDefault="00A16EDA" w:rsidP="00064217">
      <w:pPr>
        <w:spacing w:after="0" w:line="240" w:lineRule="auto"/>
        <w:rPr>
          <w:rFonts w:ascii="Comic Sans MS" w:hAnsi="Comic Sans MS"/>
          <w:i/>
          <w:sz w:val="24"/>
          <w:szCs w:val="24"/>
          <w:lang w:eastAsia="tr-TR"/>
        </w:rPr>
      </w:pPr>
    </w:p>
    <w:p w:rsidR="00A16EDA" w:rsidRDefault="00A16EDA">
      <w:pPr>
        <w:rPr>
          <w:rFonts w:ascii="Comic Sans MS" w:hAnsi="Comic Sans MS"/>
          <w:i/>
          <w:sz w:val="24"/>
          <w:szCs w:val="24"/>
        </w:rPr>
      </w:pPr>
      <w:r w:rsidRPr="008616B4">
        <w:rPr>
          <w:rFonts w:ascii="Comic Sans MS" w:hAnsi="Comic Sans MS"/>
          <w:i/>
          <w:sz w:val="24"/>
          <w:szCs w:val="24"/>
        </w:rPr>
        <w:t>NOT: 1,2, ve 3. Sorular  20 ‘şer puan, diğerleri 10’ar puandır. BAŞARILAR</w:t>
      </w:r>
    </w:p>
    <w:p w:rsidR="00A16EDA" w:rsidRDefault="00A16EDA" w:rsidP="00D97CEF">
      <w:pPr>
        <w:jc w:val="right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ALİ RIZA ÖNVAR</w:t>
      </w:r>
    </w:p>
    <w:p w:rsidR="00A16EDA" w:rsidRPr="008616B4" w:rsidRDefault="00A16EDA" w:rsidP="00D97CEF">
      <w:pPr>
        <w:jc w:val="right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Sınıf Öğretmeni</w:t>
      </w:r>
    </w:p>
    <w:sectPr w:rsidR="00A16EDA" w:rsidRPr="008616B4" w:rsidSect="008616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D60E3"/>
    <w:multiLevelType w:val="hybridMultilevel"/>
    <w:tmpl w:val="15A23D24"/>
    <w:lvl w:ilvl="0" w:tplc="EED26E0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E81"/>
    <w:rsid w:val="00064217"/>
    <w:rsid w:val="00085648"/>
    <w:rsid w:val="001545CE"/>
    <w:rsid w:val="0026643D"/>
    <w:rsid w:val="00322AE9"/>
    <w:rsid w:val="003C37C9"/>
    <w:rsid w:val="004C79B3"/>
    <w:rsid w:val="007239E9"/>
    <w:rsid w:val="00754E81"/>
    <w:rsid w:val="008616B4"/>
    <w:rsid w:val="008C7092"/>
    <w:rsid w:val="00A16EDA"/>
    <w:rsid w:val="00B202DE"/>
    <w:rsid w:val="00B85ABB"/>
    <w:rsid w:val="00BF63A7"/>
    <w:rsid w:val="00D97CEF"/>
    <w:rsid w:val="00EE3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43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54E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616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61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16B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239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1</Pages>
  <Words>185</Words>
  <Characters>1058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edanur</cp:lastModifiedBy>
  <cp:revision>3</cp:revision>
  <cp:lastPrinted>2012-03-17T18:47:00Z</cp:lastPrinted>
  <dcterms:created xsi:type="dcterms:W3CDTF">2012-03-17T18:07:00Z</dcterms:created>
  <dcterms:modified xsi:type="dcterms:W3CDTF">2012-03-22T18:54:00Z</dcterms:modified>
</cp:coreProperties>
</file>